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Stafford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Stafford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Stafford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Stafford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Stafford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Stafford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Stafford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Stafford is estimated to be </w:t>
      </w:r>
      <w:r w:rsidRPr="00773DF7">
        <w:rPr>
          <w:rFonts w:ascii="Libre Franklin Light" w:eastAsia="Times New Roman" w:hAnsi="Libre Franklin Light" w:cs="Calibri Light"/>
          <w:b/>
          <w:bCs/>
          <w:color w:val="C45911" w:themeColor="accent2" w:themeShade="BF"/>
        </w:rPr>
        <w:t xml:space="preserve">£1,351,905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Stafford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Stafford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af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Stafford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af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Stafford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af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Stafford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Stafford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Stafford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Stafford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Stafford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£1,351,905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Stafford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£455,393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£32,623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£9,175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£16,821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£815,873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£1,351,905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Stafford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Stafford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Stafford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Stafford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Stafford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Stafford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9D0174-0CF4-4C9C-B64F-3AECF1A35E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